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27073" w14:textId="31B5F815" w:rsidR="00BA00AB" w:rsidRDefault="00A70B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STONESBY</w:t>
      </w:r>
      <w:r>
        <w:rPr>
          <w:rFonts w:cs="Times New Roman"/>
          <w:szCs w:val="24"/>
        </w:rPr>
        <w:t xml:space="preserve">       (d.1473)</w:t>
      </w:r>
    </w:p>
    <w:p w14:paraId="3866E0C4" w14:textId="47CEBFE3" w:rsidR="00A70BCB" w:rsidRDefault="00A70B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Nottingham.</w:t>
      </w:r>
    </w:p>
    <w:p w14:paraId="73A3F370" w14:textId="77777777" w:rsidR="00A70BCB" w:rsidRDefault="00A70BCB" w:rsidP="009139A6">
      <w:pPr>
        <w:pStyle w:val="NoSpacing"/>
        <w:rPr>
          <w:rFonts w:cs="Times New Roman"/>
          <w:szCs w:val="24"/>
        </w:rPr>
      </w:pPr>
    </w:p>
    <w:p w14:paraId="0397F22A" w14:textId="77777777" w:rsidR="00A70BCB" w:rsidRDefault="00A70BCB" w:rsidP="009139A6">
      <w:pPr>
        <w:pStyle w:val="NoSpacing"/>
        <w:rPr>
          <w:rFonts w:cs="Times New Roman"/>
          <w:szCs w:val="24"/>
        </w:rPr>
      </w:pPr>
    </w:p>
    <w:p w14:paraId="5291B0C2" w14:textId="3ACE4F02" w:rsidR="00A70BCB" w:rsidRDefault="00A70B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May1473</w:t>
      </w:r>
      <w:r>
        <w:rPr>
          <w:rFonts w:cs="Times New Roman"/>
          <w:szCs w:val="24"/>
        </w:rPr>
        <w:tab/>
        <w:t>He made his Will.   (W.Y.R. p.160)</w:t>
      </w:r>
    </w:p>
    <w:p w14:paraId="510753E6" w14:textId="3CF06C80" w:rsidR="00A70BCB" w:rsidRDefault="00A70B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 (ibid.)</w:t>
      </w:r>
    </w:p>
    <w:p w14:paraId="23C0EB87" w14:textId="77777777" w:rsidR="00A70BCB" w:rsidRDefault="00A70BCB" w:rsidP="009139A6">
      <w:pPr>
        <w:pStyle w:val="NoSpacing"/>
        <w:rPr>
          <w:rFonts w:cs="Times New Roman"/>
          <w:szCs w:val="24"/>
        </w:rPr>
      </w:pPr>
    </w:p>
    <w:p w14:paraId="336A7F0D" w14:textId="77777777" w:rsidR="00A70BCB" w:rsidRDefault="00A70BCB" w:rsidP="009139A6">
      <w:pPr>
        <w:pStyle w:val="NoSpacing"/>
        <w:rPr>
          <w:rFonts w:cs="Times New Roman"/>
          <w:szCs w:val="24"/>
        </w:rPr>
      </w:pPr>
    </w:p>
    <w:p w14:paraId="60620209" w14:textId="4D1FFB9A" w:rsidR="00A70BCB" w:rsidRPr="00A70BCB" w:rsidRDefault="00A70B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sectPr w:rsidR="00A70BCB" w:rsidRPr="00A70B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F7140" w14:textId="77777777" w:rsidR="00A70BCB" w:rsidRDefault="00A70BCB" w:rsidP="009139A6">
      <w:r>
        <w:separator/>
      </w:r>
    </w:p>
  </w:endnote>
  <w:endnote w:type="continuationSeparator" w:id="0">
    <w:p w14:paraId="39B936B4" w14:textId="77777777" w:rsidR="00A70BCB" w:rsidRDefault="00A70B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FB0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43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537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0E59D" w14:textId="77777777" w:rsidR="00A70BCB" w:rsidRDefault="00A70BCB" w:rsidP="009139A6">
      <w:r>
        <w:separator/>
      </w:r>
    </w:p>
  </w:footnote>
  <w:footnote w:type="continuationSeparator" w:id="0">
    <w:p w14:paraId="3839FB3E" w14:textId="77777777" w:rsidR="00A70BCB" w:rsidRDefault="00A70B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C12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F9F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3D0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BCB"/>
    <w:rsid w:val="000666E0"/>
    <w:rsid w:val="002510B7"/>
    <w:rsid w:val="005C130B"/>
    <w:rsid w:val="00826F5C"/>
    <w:rsid w:val="009139A6"/>
    <w:rsid w:val="009448BB"/>
    <w:rsid w:val="00947624"/>
    <w:rsid w:val="00A3176C"/>
    <w:rsid w:val="00A70BCB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A8E15"/>
  <w15:chartTrackingRefBased/>
  <w15:docId w15:val="{D1E32437-5545-4B20-9109-338AE263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2023-09-04T11:18:00Z</dcterms:created>
  <dcterms:modified xsi:type="dcterms:W3CDTF">2023-09-04T11:20:00Z</dcterms:modified>
</cp:coreProperties>
</file>